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644F" w14:textId="7ACAEB37" w:rsidR="00BA00AB" w:rsidRDefault="00D225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BOTILLER</w:t>
      </w:r>
      <w:r>
        <w:rPr>
          <w:rFonts w:ascii="Times New Roman" w:hAnsi="Times New Roman" w:cs="Times New Roman"/>
          <w:sz w:val="24"/>
          <w:szCs w:val="24"/>
        </w:rPr>
        <w:t xml:space="preserve">      (fl.1401)</w:t>
      </w:r>
    </w:p>
    <w:p w14:paraId="55AE8C3F" w14:textId="0A0F0261" w:rsidR="00D225F4" w:rsidRDefault="00D225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Sproxton.</w:t>
      </w:r>
    </w:p>
    <w:p w14:paraId="7CDB02C6" w14:textId="79066754" w:rsidR="00D225F4" w:rsidRDefault="00D225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6F608" w14:textId="570955C4" w:rsidR="00D225F4" w:rsidRDefault="00D225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0DCB91" w14:textId="77777777" w:rsidR="00D225F4" w:rsidRDefault="00D225F4" w:rsidP="00D225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Escheator of Warwickshire and Leicestershire.</w:t>
      </w:r>
    </w:p>
    <w:p w14:paraId="114749C7" w14:textId="779C1267" w:rsidR="00D225F4" w:rsidRDefault="00D225F4" w:rsidP="00D225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1399-1401 p.</w:t>
      </w:r>
      <w:r>
        <w:rPr>
          <w:rFonts w:ascii="Times New Roman" w:hAnsi="Times New Roman" w:cs="Times New Roman"/>
          <w:sz w:val="24"/>
          <w:szCs w:val="24"/>
        </w:rPr>
        <w:t>144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6E6116F" w14:textId="77777777" w:rsidR="00D225F4" w:rsidRDefault="00D225F4" w:rsidP="00D225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7CDBA" w14:textId="77777777" w:rsidR="00D225F4" w:rsidRDefault="00D225F4" w:rsidP="00D225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C1746" w14:textId="3EDC42E5" w:rsidR="00D225F4" w:rsidRPr="00D225F4" w:rsidRDefault="00D225F4" w:rsidP="00D225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2022</w:t>
      </w:r>
    </w:p>
    <w:sectPr w:rsidR="00D225F4" w:rsidRPr="00D225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B1FD2" w14:textId="77777777" w:rsidR="00D225F4" w:rsidRDefault="00D225F4" w:rsidP="009139A6">
      <w:r>
        <w:separator/>
      </w:r>
    </w:p>
  </w:endnote>
  <w:endnote w:type="continuationSeparator" w:id="0">
    <w:p w14:paraId="490AEBF5" w14:textId="77777777" w:rsidR="00D225F4" w:rsidRDefault="00D225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39C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4C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681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03CB" w14:textId="77777777" w:rsidR="00D225F4" w:rsidRDefault="00D225F4" w:rsidP="009139A6">
      <w:r>
        <w:separator/>
      </w:r>
    </w:p>
  </w:footnote>
  <w:footnote w:type="continuationSeparator" w:id="0">
    <w:p w14:paraId="73FFDC51" w14:textId="77777777" w:rsidR="00D225F4" w:rsidRDefault="00D225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C3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42B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E03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5F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225F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71E5A"/>
  <w15:chartTrackingRefBased/>
  <w15:docId w15:val="{87C25FD6-37AA-46ED-A736-6A827012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2022-02-19T10:33:00Z</dcterms:created>
  <dcterms:modified xsi:type="dcterms:W3CDTF">2022-02-19T10:34:00Z</dcterms:modified>
</cp:coreProperties>
</file>